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5144D" w14:textId="4199D7FE" w:rsidR="00BA00AB" w:rsidRDefault="00734AB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Isabel BOURCHIER</w:t>
      </w:r>
      <w:r>
        <w:rPr>
          <w:rFonts w:cs="Times New Roman"/>
          <w:szCs w:val="24"/>
        </w:rPr>
        <w:t xml:space="preserve">        (d.1484)</w:t>
      </w:r>
    </w:p>
    <w:p w14:paraId="084A0CCD" w14:textId="4575A71A" w:rsidR="00734ABD" w:rsidRDefault="00734AB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Countess of Essex.</w:t>
      </w:r>
    </w:p>
    <w:p w14:paraId="6DE70505" w14:textId="77777777" w:rsidR="00734ABD" w:rsidRDefault="00734ABD" w:rsidP="009139A6">
      <w:pPr>
        <w:pStyle w:val="NoSpacing"/>
        <w:rPr>
          <w:rFonts w:cs="Times New Roman"/>
          <w:szCs w:val="24"/>
        </w:rPr>
      </w:pPr>
    </w:p>
    <w:p w14:paraId="0E32D80C" w14:textId="77777777" w:rsidR="00734ABD" w:rsidRDefault="00734ABD" w:rsidP="009139A6">
      <w:pPr>
        <w:pStyle w:val="NoSpacing"/>
        <w:rPr>
          <w:rFonts w:cs="Times New Roman"/>
          <w:szCs w:val="24"/>
        </w:rPr>
      </w:pPr>
    </w:p>
    <w:p w14:paraId="6CF3C6D1" w14:textId="3CF4D77B" w:rsidR="00734ABD" w:rsidRDefault="00734AB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Henry Bourchier, Earl of Essex(d.1483)(q.v.).</w:t>
      </w:r>
    </w:p>
    <w:p w14:paraId="421472B0" w14:textId="77777777" w:rsidR="00734ABD" w:rsidRDefault="00734ABD" w:rsidP="00734ABD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(Calendar of Inquisitions Post Mortem 1 Edward V to Richard III, vol.XXV 1483-5,</w:t>
      </w:r>
    </w:p>
    <w:p w14:paraId="2436C58F" w14:textId="04E78ADE" w:rsidR="00734ABD" w:rsidRDefault="00734ABD" w:rsidP="00734ABD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ed. Gordon McKelvie, pub. The Boydell Press 2021, p</w:t>
      </w:r>
      <w:r>
        <w:rPr>
          <w:rFonts w:eastAsia="Times New Roman" w:cs="Times New Roman"/>
          <w:szCs w:val="24"/>
        </w:rPr>
        <w:t>p.135-9)</w:t>
      </w:r>
    </w:p>
    <w:p w14:paraId="0C36E6D6" w14:textId="77777777" w:rsidR="00734ABD" w:rsidRDefault="00734ABD" w:rsidP="00734ABD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5B98B952" w14:textId="77777777" w:rsidR="00734ABD" w:rsidRDefault="00734ABD" w:rsidP="00734ABD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62EB13A8" w14:textId="069567AF" w:rsidR="00734ABD" w:rsidRDefault="00734ABD" w:rsidP="00734ABD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2 Oct.1484</w:t>
      </w:r>
      <w:r>
        <w:rPr>
          <w:rFonts w:eastAsia="Times New Roman" w:cs="Times New Roman"/>
          <w:szCs w:val="24"/>
        </w:rPr>
        <w:tab/>
        <w:t>She died.   (ibid.)</w:t>
      </w:r>
    </w:p>
    <w:p w14:paraId="102A02DD" w14:textId="77777777" w:rsidR="00734ABD" w:rsidRDefault="00734ABD" w:rsidP="00734ABD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7C5B71B6" w14:textId="77777777" w:rsidR="00734ABD" w:rsidRDefault="00734ABD" w:rsidP="00734ABD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699EF3CA" w14:textId="27FAFD5A" w:rsidR="00734ABD" w:rsidRPr="00734ABD" w:rsidRDefault="00734ABD" w:rsidP="00734ABD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13 October 2023</w:t>
      </w:r>
    </w:p>
    <w:sectPr w:rsidR="00734ABD" w:rsidRPr="00734A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78176" w14:textId="77777777" w:rsidR="00734ABD" w:rsidRDefault="00734ABD" w:rsidP="009139A6">
      <w:r>
        <w:separator/>
      </w:r>
    </w:p>
  </w:endnote>
  <w:endnote w:type="continuationSeparator" w:id="0">
    <w:p w14:paraId="109AEEFD" w14:textId="77777777" w:rsidR="00734ABD" w:rsidRDefault="00734AB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949F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66B8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19C8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8A4BE" w14:textId="77777777" w:rsidR="00734ABD" w:rsidRDefault="00734ABD" w:rsidP="009139A6">
      <w:r>
        <w:separator/>
      </w:r>
    </w:p>
  </w:footnote>
  <w:footnote w:type="continuationSeparator" w:id="0">
    <w:p w14:paraId="7AFDE9AA" w14:textId="77777777" w:rsidR="00734ABD" w:rsidRDefault="00734AB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0281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C50F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4E69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ABD"/>
    <w:rsid w:val="000666E0"/>
    <w:rsid w:val="002510B7"/>
    <w:rsid w:val="005C130B"/>
    <w:rsid w:val="00734ABD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CB71B"/>
  <w15:chartTrackingRefBased/>
  <w15:docId w15:val="{D437FBE8-DD0B-49A7-9B71-506E6CFC4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12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2023-10-13T17:46:00Z</dcterms:created>
  <dcterms:modified xsi:type="dcterms:W3CDTF">2023-10-13T17:58:00Z</dcterms:modified>
</cp:coreProperties>
</file>